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65C9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65C9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965C9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965C9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965C9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965C9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965C9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965C9D" w:rsidRPr="00965C9D">
          <w:rPr>
            <w:b w:val="0"/>
          </w:rPr>
          <w:t xml:space="preserve"> 11091/056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965C9D" w:rsidP="00232C8F">
            <w:r>
              <w:t>Секретарь руководителя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965C9D" w:rsidP="00232C8F">
            <w:r>
              <w:t>26341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965C9D" w:rsidRPr="00965C9D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965C9D" w:rsidRPr="00965C9D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965C9D" w:rsidRPr="00965C9D">
          <w:rPr>
            <w:u w:val="single"/>
          </w:rPr>
  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965C9D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965C9D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965C9D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965C9D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965C9D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965C9D" w:rsidP="00C31869">
            <w:pPr>
              <w:jc w:val="center"/>
            </w:pPr>
            <w:r>
              <w:t>003-291-370 04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965C9D" w:rsidRPr="00965C9D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965C9D" w:rsidRPr="00965C9D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C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C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C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C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C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C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C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C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65C9D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C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C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C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C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65C9D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C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C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C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965C9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965C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65C9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65C9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65C9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65C9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65C9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65C9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65C9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607D10" w:rsidRPr="00607D10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="00607D10" w:rsidRPr="00607D10">
          <w:rPr>
            <w:i/>
            <w:u w:val="single"/>
          </w:rPr>
          <w:tab/>
          <w:t>   </w:t>
        </w:r>
        <w:r w:rsidR="00607D10" w:rsidRPr="00607D10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607D10" w:rsidRPr="00607D10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607D10" w:rsidRPr="00607D10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65C9D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65C9D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965C9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65C9D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65C9D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965C9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65C9D" w:rsidRPr="00965C9D" w:rsidTr="00965C9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</w:tr>
      <w:tr w:rsidR="00965C9D" w:rsidRPr="00965C9D" w:rsidTr="00965C9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(дата)</w:t>
            </w:r>
          </w:p>
        </w:tc>
      </w:tr>
      <w:tr w:rsidR="00965C9D" w:rsidRPr="00965C9D" w:rsidTr="00965C9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</w:tr>
      <w:tr w:rsidR="00965C9D" w:rsidRPr="00965C9D" w:rsidTr="00965C9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(дата)</w:t>
            </w:r>
          </w:p>
        </w:tc>
      </w:tr>
      <w:tr w:rsidR="00965C9D" w:rsidRPr="00965C9D" w:rsidTr="00965C9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</w:tr>
      <w:tr w:rsidR="00965C9D" w:rsidRPr="00965C9D" w:rsidTr="00965C9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lastRenderedPageBreak/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647098" w:rsidTr="0064709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07D10" w:rsidP="003C5C39">
            <w:pPr>
              <w:pStyle w:val="a8"/>
            </w:pPr>
            <w:r>
              <w:t>24.11.2016</w:t>
            </w:r>
          </w:p>
        </w:tc>
      </w:tr>
      <w:tr w:rsidR="00EF07A3" w:rsidRPr="00647098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3C5C39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647098" w:rsidRDefault="00647098" w:rsidP="00EF07A3">
            <w:pPr>
              <w:pStyle w:val="a8"/>
              <w:rPr>
                <w:vertAlign w:val="superscript"/>
              </w:rPr>
            </w:pPr>
            <w:r w:rsidRPr="00647098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965C9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65C9D" w:rsidP="004E51DC">
            <w:pPr>
              <w:pStyle w:val="a8"/>
            </w:pPr>
            <w:r>
              <w:t>Антипова Вера Аркадьевна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965C9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965C9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65C9D" w:rsidRPr="00965C9D" w:rsidTr="00965C9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</w:tr>
      <w:tr w:rsidR="00965C9D" w:rsidRPr="00965C9D" w:rsidTr="00965C9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65C9D" w:rsidRPr="00965C9D" w:rsidRDefault="00965C9D" w:rsidP="00EF07A3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(дата)</w:t>
            </w:r>
          </w:p>
        </w:tc>
      </w:tr>
      <w:tr w:rsidR="00965C9D" w:rsidRPr="00965C9D" w:rsidTr="00965C9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</w:tr>
      <w:tr w:rsidR="00965C9D" w:rsidRPr="00965C9D" w:rsidTr="00965C9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65C9D" w:rsidRPr="00965C9D" w:rsidRDefault="00965C9D" w:rsidP="00EF07A3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(дата)</w:t>
            </w:r>
          </w:p>
        </w:tc>
      </w:tr>
      <w:tr w:rsidR="00965C9D" w:rsidRPr="00965C9D" w:rsidTr="00965C9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</w:tr>
      <w:tr w:rsidR="00965C9D" w:rsidRPr="00965C9D" w:rsidTr="00965C9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65C9D" w:rsidRPr="00965C9D" w:rsidRDefault="00965C9D" w:rsidP="00EF07A3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(дата)</w:t>
            </w:r>
          </w:p>
        </w:tc>
      </w:tr>
      <w:tr w:rsidR="00965C9D" w:rsidRPr="00965C9D" w:rsidTr="00965C9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</w:tr>
      <w:tr w:rsidR="00965C9D" w:rsidRPr="00965C9D" w:rsidTr="00965C9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65C9D" w:rsidRPr="00965C9D" w:rsidRDefault="00965C9D" w:rsidP="00EF07A3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(дата)</w:t>
            </w:r>
          </w:p>
        </w:tc>
      </w:tr>
      <w:tr w:rsidR="00965C9D" w:rsidRPr="00965C9D" w:rsidTr="00965C9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C9D" w:rsidRPr="00965C9D" w:rsidRDefault="00965C9D" w:rsidP="004E51DC">
            <w:pPr>
              <w:pStyle w:val="a8"/>
            </w:pPr>
          </w:p>
        </w:tc>
      </w:tr>
      <w:tr w:rsidR="00965C9D" w:rsidRPr="00965C9D" w:rsidTr="00965C9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65C9D" w:rsidRPr="00965C9D" w:rsidRDefault="00965C9D" w:rsidP="00EF07A3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65C9D" w:rsidRPr="00965C9D" w:rsidRDefault="00965C9D" w:rsidP="004E51DC">
            <w:pPr>
              <w:pStyle w:val="a8"/>
              <w:rPr>
                <w:vertAlign w:val="superscript"/>
              </w:rPr>
            </w:pPr>
            <w:r w:rsidRPr="00965C9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098" w:rsidRDefault="00647098" w:rsidP="0076042D">
      <w:pPr>
        <w:pStyle w:val="a9"/>
      </w:pPr>
      <w:r>
        <w:separator/>
      </w:r>
    </w:p>
  </w:endnote>
  <w:endnote w:type="continuationSeparator" w:id="0">
    <w:p w:rsidR="00647098" w:rsidRDefault="0064709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965C9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11091/056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F23CFE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F23CFE" w:rsidRPr="00C31869">
            <w:rPr>
              <w:rStyle w:val="ad"/>
              <w:sz w:val="20"/>
              <w:szCs w:val="20"/>
            </w:rPr>
            <w:fldChar w:fldCharType="separate"/>
          </w:r>
          <w:r w:rsidR="00965C9D">
            <w:rPr>
              <w:rStyle w:val="ad"/>
              <w:noProof/>
              <w:sz w:val="20"/>
              <w:szCs w:val="20"/>
            </w:rPr>
            <w:t>1</w:t>
          </w:r>
          <w:r w:rsidR="00F23CFE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65C9D" w:rsidRPr="00965C9D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098" w:rsidRDefault="00647098" w:rsidP="0076042D">
      <w:pPr>
        <w:pStyle w:val="a9"/>
      </w:pPr>
      <w:r>
        <w:separator/>
      </w:r>
    </w:p>
  </w:footnote>
  <w:footnote w:type="continuationSeparator" w:id="0">
    <w:p w:rsidR="00647098" w:rsidRDefault="0064709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26341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56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97DB8F9FC9924608983D35D5250158FA"/>
    <w:docVar w:name="rm_id" w:val="211"/>
    <w:docVar w:name="rm_name" w:val="                                          "/>
    <w:docVar w:name="rm_number" w:val=" 11091/056 "/>
    <w:docVar w:name="s_050" w:val="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48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"/>
    <w:docVar w:name="version" w:val="51"/>
  </w:docVars>
  <w:rsids>
    <w:rsidRoot w:val="00486D23"/>
    <w:rsid w:val="000024F1"/>
    <w:rsid w:val="00025683"/>
    <w:rsid w:val="00046815"/>
    <w:rsid w:val="0005566C"/>
    <w:rsid w:val="000860ED"/>
    <w:rsid w:val="000905BE"/>
    <w:rsid w:val="000D1F5B"/>
    <w:rsid w:val="00110025"/>
    <w:rsid w:val="001302ED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20840"/>
    <w:rsid w:val="00444410"/>
    <w:rsid w:val="00481C22"/>
    <w:rsid w:val="00486D23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07D10"/>
    <w:rsid w:val="00647098"/>
    <w:rsid w:val="0065249C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184C"/>
    <w:rsid w:val="00883461"/>
    <w:rsid w:val="008927F4"/>
    <w:rsid w:val="008D2FF7"/>
    <w:rsid w:val="008E68DE"/>
    <w:rsid w:val="008E70C1"/>
    <w:rsid w:val="0090588D"/>
    <w:rsid w:val="0092778A"/>
    <w:rsid w:val="00965C9D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23CFE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2016-11-24T13:46:00Z</dcterms:created>
  <dcterms:modified xsi:type="dcterms:W3CDTF">2016-11-25T06:32:00Z</dcterms:modified>
</cp:coreProperties>
</file>